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0BE" w:rsidRPr="00D0361C" w:rsidRDefault="00A420BE" w:rsidP="00DB3D66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3141</w:t>
      </w:r>
    </w:p>
    <w:p w:rsidR="00A420BE" w:rsidRDefault="00A420BE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A420BE" w:rsidRDefault="00A420BE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A420BE" w:rsidRDefault="00A420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A420BE" w:rsidRDefault="00A420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A420BE" w:rsidRDefault="00A420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A420BE" w:rsidRDefault="00A420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420BE" w:rsidRDefault="00A420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420BE" w:rsidRPr="00292291" w:rsidRDefault="00A420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A420BE" w:rsidRPr="00292291" w:rsidRDefault="00A420BE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A420BE" w:rsidRPr="00292291" w:rsidRDefault="00A420BE" w:rsidP="00DB3D6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A420BE" w:rsidRPr="00292291" w:rsidRDefault="00A420BE" w:rsidP="00DB3D6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1004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420BE" w:rsidRPr="00292291" w:rsidRDefault="00A420B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420BE" w:rsidRDefault="00A420BE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A420BE" w:rsidRPr="006F32EF" w:rsidRDefault="00A420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420BE" w:rsidRPr="006F32EF" w:rsidRDefault="00A420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A420BE" w:rsidRDefault="00A420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6F32EF" w:rsidRDefault="00A420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A420BE" w:rsidRDefault="00A420B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A420BE" w:rsidRDefault="00A420B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A420BE" w:rsidRDefault="00A420B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A420BE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420BE" w:rsidRPr="00292291" w:rsidRDefault="00A420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A420BE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1653D"/>
    <w:rsid w:val="000349D2"/>
    <w:rsid w:val="000904AE"/>
    <w:rsid w:val="00094F77"/>
    <w:rsid w:val="000C48A9"/>
    <w:rsid w:val="000D74D8"/>
    <w:rsid w:val="00187B40"/>
    <w:rsid w:val="001D1E50"/>
    <w:rsid w:val="00276014"/>
    <w:rsid w:val="002812AC"/>
    <w:rsid w:val="00292291"/>
    <w:rsid w:val="00296868"/>
    <w:rsid w:val="002C7229"/>
    <w:rsid w:val="003915FC"/>
    <w:rsid w:val="00396550"/>
    <w:rsid w:val="003C4B0F"/>
    <w:rsid w:val="003E728E"/>
    <w:rsid w:val="003F73EB"/>
    <w:rsid w:val="00401D26"/>
    <w:rsid w:val="00425251"/>
    <w:rsid w:val="00427D16"/>
    <w:rsid w:val="004B0D61"/>
    <w:rsid w:val="004B1DA1"/>
    <w:rsid w:val="004D1249"/>
    <w:rsid w:val="00523BE8"/>
    <w:rsid w:val="0055283A"/>
    <w:rsid w:val="005758D7"/>
    <w:rsid w:val="005A297E"/>
    <w:rsid w:val="005F7E98"/>
    <w:rsid w:val="006F32EF"/>
    <w:rsid w:val="00720EA2"/>
    <w:rsid w:val="00734290"/>
    <w:rsid w:val="00780A17"/>
    <w:rsid w:val="007C4842"/>
    <w:rsid w:val="00860688"/>
    <w:rsid w:val="008C4B56"/>
    <w:rsid w:val="00922C71"/>
    <w:rsid w:val="00930195"/>
    <w:rsid w:val="009F647D"/>
    <w:rsid w:val="00A420BE"/>
    <w:rsid w:val="00A77376"/>
    <w:rsid w:val="00A87879"/>
    <w:rsid w:val="00B03691"/>
    <w:rsid w:val="00B1008D"/>
    <w:rsid w:val="00C91BA4"/>
    <w:rsid w:val="00CD6825"/>
    <w:rsid w:val="00CF07EB"/>
    <w:rsid w:val="00D0361C"/>
    <w:rsid w:val="00D14404"/>
    <w:rsid w:val="00D71E76"/>
    <w:rsid w:val="00DB3B21"/>
    <w:rsid w:val="00DB3D66"/>
    <w:rsid w:val="00E54C5A"/>
    <w:rsid w:val="00EB6089"/>
    <w:rsid w:val="00F451BF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3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299</Words>
  <Characters>1765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2013-11-26T12:25:00Z</dcterms:created>
  <dcterms:modified xsi:type="dcterms:W3CDTF">2013-11-26T12:38:00Z</dcterms:modified>
</cp:coreProperties>
</file>